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CECB9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SCORTHWAITE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1B253B1" w14:textId="7CADC91D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Dighton.</w:t>
      </w:r>
    </w:p>
    <w:p w14:paraId="21418904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321E84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C99369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Carmelites in York by</w:t>
      </w:r>
    </w:p>
    <w:p w14:paraId="1328D460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0682751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56B909FE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13EA0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C426F" w14:textId="77777777" w:rsidR="00DD39C1" w:rsidRDefault="00DD39C1" w:rsidP="00DD39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2E445141" w14:textId="5ADD9302" w:rsidR="00BA00AB" w:rsidRPr="00DD39C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D39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E7122" w14:textId="77777777" w:rsidR="00DD39C1" w:rsidRDefault="00DD39C1" w:rsidP="009139A6">
      <w:r>
        <w:separator/>
      </w:r>
    </w:p>
  </w:endnote>
  <w:endnote w:type="continuationSeparator" w:id="0">
    <w:p w14:paraId="3B09F0BE" w14:textId="77777777" w:rsidR="00DD39C1" w:rsidRDefault="00DD39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F0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3AB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EA9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E0402" w14:textId="77777777" w:rsidR="00DD39C1" w:rsidRDefault="00DD39C1" w:rsidP="009139A6">
      <w:r>
        <w:separator/>
      </w:r>
    </w:p>
  </w:footnote>
  <w:footnote w:type="continuationSeparator" w:id="0">
    <w:p w14:paraId="7FE5349B" w14:textId="77777777" w:rsidR="00DD39C1" w:rsidRDefault="00DD39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B28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D91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D8C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C1"/>
    <w:rsid w:val="000666E0"/>
    <w:rsid w:val="002510B7"/>
    <w:rsid w:val="005C130B"/>
    <w:rsid w:val="00826F5C"/>
    <w:rsid w:val="009139A6"/>
    <w:rsid w:val="009448BB"/>
    <w:rsid w:val="00A3176C"/>
    <w:rsid w:val="00BA00AB"/>
    <w:rsid w:val="00DD39C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9C296"/>
  <w15:chartTrackingRefBased/>
  <w15:docId w15:val="{FF2B385B-3D42-491A-BC41-DE16B005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2021-04-09T15:09:00Z</dcterms:created>
  <dcterms:modified xsi:type="dcterms:W3CDTF">2021-04-09T15:12:00Z</dcterms:modified>
</cp:coreProperties>
</file>